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8DA924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sdt>
            <w:sdtPr>
              <w:rPr>
                <w:rFonts w:eastAsiaTheme="minorHAnsi" w:cs="Arial"/>
                <w:lang w:eastAsia="en-US"/>
              </w:rPr>
              <w:id w:val="-196162067"/>
              <w:placeholder>
                <w:docPart w:val="5D74B91950CB40BDB312FD85FBAFBBFD"/>
              </w:placeholder>
              <w:showingPlcHdr/>
            </w:sdtPr>
            <w:sdtContent>
              <w:p w14:paraId="5747351D" w14:textId="6E19C2D4" w:rsidR="0044210C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1692414715"/>
              <w:placeholder>
                <w:docPart w:val="12858426AD6A4902B1CB5298A944FDD2"/>
              </w:placeholder>
              <w:showingPlcHdr/>
            </w:sdtPr>
            <w:sdtContent>
              <w:p w14:paraId="256D91E8" w14:textId="658630F6" w:rsidR="009E0802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204830402"/>
              <w:placeholder>
                <w:docPart w:val="3827A58F695C40F4AC82A5483460AF2A"/>
              </w:placeholder>
              <w:showingPlcHdr/>
            </w:sdtPr>
            <w:sdtContent>
              <w:p w14:paraId="25302C92" w14:textId="0A6B6AD9" w:rsidR="009E0802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92690501"/>
              <w:placeholder>
                <w:docPart w:val="17BC4CA0FC4C455D9C024B27D6F2ED31"/>
              </w:placeholder>
              <w:showingPlcHdr/>
            </w:sdtPr>
            <w:sdtContent>
              <w:p w14:paraId="7AF538D0" w14:textId="732CFD23" w:rsidR="009E0802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495221269"/>
              <w:placeholder>
                <w:docPart w:val="FEA4C1C9788640DE9B8EFFD89EC4A1A4"/>
              </w:placeholder>
              <w:showingPlcHdr/>
            </w:sdtPr>
            <w:sdtContent>
              <w:p w14:paraId="66F288A4" w14:textId="650D3864" w:rsidR="009E0802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210C" w:rsidRPr="008F6547" w14:paraId="5D532431" w14:textId="77777777" w:rsidTr="00E179E2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44210C" w:rsidRPr="008F6547" w:rsidRDefault="0044210C" w:rsidP="0044210C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44210C" w:rsidRPr="008F6547" w:rsidRDefault="0044210C" w:rsidP="0044210C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286408091"/>
              <w:placeholder>
                <w:docPart w:val="ABB206A5336A44F9A772EDF89703C271"/>
              </w:placeholder>
              <w:showingPlcHdr/>
            </w:sdtPr>
            <w:sdtContent>
              <w:p w14:paraId="0A258B06" w14:textId="319EF626" w:rsidR="0044210C" w:rsidRPr="008F6547" w:rsidRDefault="0044210C" w:rsidP="0044210C">
                <w:r w:rsidRPr="00D472A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210C" w:rsidRPr="008F6547" w14:paraId="65D896D4" w14:textId="77777777" w:rsidTr="00E179E2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44210C" w:rsidRPr="008F6547" w:rsidRDefault="0044210C" w:rsidP="0044210C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44210C" w:rsidRPr="008F6547" w:rsidRDefault="0044210C" w:rsidP="0044210C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3950386"/>
              <w:placeholder>
                <w:docPart w:val="C70FE7D86C9A4AA1A8437FB3995D1B14"/>
              </w:placeholder>
              <w:showingPlcHdr/>
            </w:sdtPr>
            <w:sdtContent>
              <w:p w14:paraId="4270361C" w14:textId="49047B75" w:rsidR="0044210C" w:rsidRPr="008F6547" w:rsidRDefault="0044210C" w:rsidP="0044210C">
                <w:r w:rsidRPr="00D472A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210C" w:rsidRPr="008F6547" w14:paraId="5BA6F1AF" w14:textId="77777777" w:rsidTr="00E179E2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44210C" w:rsidRPr="008F6547" w:rsidRDefault="0044210C" w:rsidP="0044210C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44210C" w:rsidRPr="008F6547" w:rsidRDefault="0044210C" w:rsidP="0044210C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993145601"/>
              <w:placeholder>
                <w:docPart w:val="14FF713DC8FE4D798A0A2111FE02C5AA"/>
              </w:placeholder>
              <w:showingPlcHdr/>
            </w:sdtPr>
            <w:sdtContent>
              <w:p w14:paraId="1063B1C1" w14:textId="79CC1B84" w:rsidR="0044210C" w:rsidRPr="008F6547" w:rsidRDefault="0044210C" w:rsidP="0044210C">
                <w:r w:rsidRPr="00D472A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210C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903B33F" w14:textId="77777777" w:rsidR="0044210C" w:rsidRDefault="0044210C" w:rsidP="0044210C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C663ACB" w14:textId="77777777" w:rsidR="0044210C" w:rsidRDefault="0044210C" w:rsidP="0044210C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Kreisstadt Steinfurt</w:t>
            </w:r>
          </w:p>
          <w:p w14:paraId="08EA6873" w14:textId="77777777" w:rsidR="0044210C" w:rsidRDefault="0044210C" w:rsidP="0044210C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FD 61 – Zentrale Vergabestelle</w:t>
            </w:r>
          </w:p>
          <w:p w14:paraId="23B5AA11" w14:textId="77777777" w:rsidR="0044210C" w:rsidRDefault="0044210C" w:rsidP="0044210C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Raum 253</w:t>
            </w:r>
          </w:p>
          <w:p w14:paraId="0B4A210D" w14:textId="77777777" w:rsidR="0044210C" w:rsidRDefault="0044210C" w:rsidP="0044210C">
            <w:pPr>
              <w:ind w:right="-570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  <w:lang w:eastAsia="en-US"/>
              </w:rPr>
              <w:t>Emsdettener Str. 40</w:t>
            </w:r>
          </w:p>
          <w:p w14:paraId="4D09CD89" w14:textId="35E29F27" w:rsidR="0044210C" w:rsidRPr="006E2374" w:rsidRDefault="0044210C" w:rsidP="0044210C">
            <w:pPr>
              <w:rPr>
                <w:sz w:val="16"/>
                <w:szCs w:val="16"/>
              </w:rPr>
            </w:pPr>
            <w:r>
              <w:rPr>
                <w:rFonts w:eastAsiaTheme="minorHAnsi" w:cs="Arial"/>
                <w:lang w:eastAsia="en-US"/>
              </w:rPr>
              <w:t>48565 Steinfurt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44210C" w:rsidRPr="006E2374" w:rsidRDefault="0044210C" w:rsidP="0044210C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93070714"/>
              <w:placeholder>
                <w:docPart w:val="6784DF3848584A4D9E1FD12963C8781C"/>
              </w:placeholder>
              <w:showingPlcHdr/>
            </w:sdtPr>
            <w:sdtContent>
              <w:p w14:paraId="2E92A5BC" w14:textId="7BCDADD8" w:rsidR="0044210C" w:rsidRPr="006E2374" w:rsidRDefault="0044210C" w:rsidP="0044210C">
                <w:pPr>
                  <w:rPr>
                    <w:sz w:val="16"/>
                    <w:szCs w:val="16"/>
                  </w:rPr>
                </w:pPr>
                <w:r w:rsidRPr="00D472A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44210C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44210C" w:rsidRPr="006E2374" w:rsidRDefault="0044210C" w:rsidP="0044210C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44210C" w:rsidRPr="003B6F8A" w:rsidRDefault="0044210C" w:rsidP="0044210C">
            <w:r w:rsidRPr="003B6F8A">
              <w:t>BImA-N</w:t>
            </w:r>
            <w:r>
              <w:t>umme</w:t>
            </w:r>
            <w:r w:rsidRPr="003B6F8A">
              <w:t>r</w:t>
            </w:r>
            <w: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rFonts w:eastAsiaTheme="minorHAnsi" w:cs="Arial"/>
                <w:lang w:eastAsia="en-US"/>
              </w:rPr>
              <w:id w:val="-584924531"/>
              <w:placeholder>
                <w:docPart w:val="977B799FC1FB434CA56D3C90DE116218"/>
              </w:placeholder>
              <w:showingPlcHdr/>
            </w:sdtPr>
            <w:sdtContent>
              <w:p w14:paraId="1F3A3F68" w14:textId="0A0248F9" w:rsidR="0044210C" w:rsidRPr="006E2374" w:rsidRDefault="0044210C" w:rsidP="0044210C">
                <w:pPr>
                  <w:rPr>
                    <w:sz w:val="16"/>
                    <w:szCs w:val="16"/>
                  </w:rPr>
                </w:pPr>
                <w:r w:rsidRPr="00D472A3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416669390"/>
              <w:placeholder>
                <w:docPart w:val="8D9AED53F7F74CBB86ED38BD10D6A4A0"/>
              </w:placeholder>
              <w:showingPlcHdr/>
            </w:sdtPr>
            <w:sdtContent>
              <w:p w14:paraId="045103C7" w14:textId="18802495" w:rsidR="0013068A" w:rsidRPr="0044210C" w:rsidRDefault="0044210C" w:rsidP="0044210C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891072650"/>
              <w:placeholder>
                <w:docPart w:val="33FE25AD97414450B743F3DCEFF2F4E6"/>
              </w:placeholder>
              <w:showingPlcHdr/>
            </w:sdtPr>
            <w:sdtContent>
              <w:p w14:paraId="5D4E1945" w14:textId="7E460330" w:rsidR="000D2F1B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038771449"/>
              <w:placeholder>
                <w:docPart w:val="E59F2A38E69443F49F46E8E85E95A3BE"/>
              </w:placeholder>
              <w:showingPlcHdr/>
            </w:sdtPr>
            <w:sdtContent>
              <w:p w14:paraId="182C42E9" w14:textId="2F3B7B6D" w:rsidR="000D2F1B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63003898"/>
              <w:placeholder>
                <w:docPart w:val="6E78EBBC425D4DA5964D6B9450F66B94"/>
              </w:placeholder>
              <w:showingPlcHdr/>
            </w:sdtPr>
            <w:sdtContent>
              <w:p w14:paraId="6309ADB1" w14:textId="2606ECD1" w:rsidR="000D2F1B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81448583"/>
              <w:placeholder>
                <w:docPart w:val="55599F6A3C7E4D21B7AF2CEEDE563755"/>
              </w:placeholder>
              <w:showingPlcHdr/>
            </w:sdtPr>
            <w:sdtContent>
              <w:p w14:paraId="05594701" w14:textId="5E618B7A" w:rsidR="000D2F1B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bookmarkStart w:id="1" w:name="_GoBack"/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741D49">
              <w:fldChar w:fldCharType="separate"/>
            </w:r>
            <w:r>
              <w:fldChar w:fldCharType="end"/>
            </w:r>
            <w:bookmarkEnd w:id="2"/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741D49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741D49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68510131"/>
              <w:placeholder>
                <w:docPart w:val="CBAF1E6AAEDB4BB98AF7A51E07CC568D"/>
              </w:placeholder>
              <w:showingPlcHdr/>
            </w:sdtPr>
            <w:sdtContent>
              <w:p w14:paraId="63772C90" w14:textId="6491A11B" w:rsidR="00741D49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87539910"/>
              <w:placeholder>
                <w:docPart w:val="065E54D0E847443C8515E3D462D0B99E"/>
              </w:placeholder>
              <w:showingPlcHdr/>
            </w:sdtPr>
            <w:sdtContent>
              <w:p w14:paraId="6DF582F3" w14:textId="0ABC304D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6F8347A4" w14:textId="77777777" w:rsidTr="0023368F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236675898"/>
              <w:placeholder>
                <w:docPart w:val="60D7492DD2384CC3830A33E191C243B3"/>
              </w:placeholder>
              <w:showingPlcHdr/>
            </w:sdtPr>
            <w:sdtContent>
              <w:p w14:paraId="52461304" w14:textId="39772E85" w:rsidR="00741D49" w:rsidRPr="00D425A1" w:rsidRDefault="00741D49" w:rsidP="00741D49">
                <w:pPr>
                  <w:jc w:val="left"/>
                </w:pPr>
                <w:r w:rsidRPr="000C1A0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81159832"/>
              <w:placeholder>
                <w:docPart w:val="084D90D637C3486B815A66821D274FBB"/>
              </w:placeholder>
              <w:showingPlcHdr/>
            </w:sdtPr>
            <w:sdtContent>
              <w:p w14:paraId="65545665" w14:textId="5879F21F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047E39D7" w14:textId="77777777" w:rsidTr="0023368F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427168755"/>
              <w:placeholder>
                <w:docPart w:val="A1B3919B4D6E491F997EB9CBD31A9CA5"/>
              </w:placeholder>
              <w:showingPlcHdr/>
            </w:sdtPr>
            <w:sdtContent>
              <w:p w14:paraId="29040402" w14:textId="455D5D78" w:rsidR="00741D49" w:rsidRPr="00D425A1" w:rsidRDefault="00741D49" w:rsidP="00741D49">
                <w:pPr>
                  <w:jc w:val="left"/>
                </w:pPr>
                <w:r w:rsidRPr="000C1A0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698092593"/>
              <w:placeholder>
                <w:docPart w:val="50BAD376878A48AA9DB6F8F7BB8D8B31"/>
              </w:placeholder>
              <w:showingPlcHdr/>
            </w:sdtPr>
            <w:sdtContent>
              <w:p w14:paraId="1A1A781A" w14:textId="25959696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3DAA8860" w14:textId="77777777" w:rsidTr="0023368F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-1250809772"/>
              <w:placeholder>
                <w:docPart w:val="C8641D8C77804714BE8EFD93AB8435F7"/>
              </w:placeholder>
              <w:showingPlcHdr/>
            </w:sdtPr>
            <w:sdtContent>
              <w:p w14:paraId="57613637" w14:textId="3D38D7FA" w:rsidR="00741D49" w:rsidRPr="00D425A1" w:rsidRDefault="00741D49" w:rsidP="00741D49">
                <w:pPr>
                  <w:jc w:val="left"/>
                </w:pPr>
                <w:r w:rsidRPr="000C1A0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7928831"/>
              <w:placeholder>
                <w:docPart w:val="841E635D4B8842F78F54FF6597134E12"/>
              </w:placeholder>
              <w:showingPlcHdr/>
            </w:sdtPr>
            <w:sdtContent>
              <w:p w14:paraId="4769B751" w14:textId="2B62F2CB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6027FE6B" w14:textId="77777777" w:rsidTr="0023368F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-524013426"/>
              <w:placeholder>
                <w:docPart w:val="478B4C3AB1D34B62AC70C1B9075BBF4C"/>
              </w:placeholder>
              <w:showingPlcHdr/>
            </w:sdtPr>
            <w:sdtContent>
              <w:p w14:paraId="1DE40C65" w14:textId="09AB716B" w:rsidR="00741D49" w:rsidRPr="00741D49" w:rsidRDefault="00741D49" w:rsidP="00741D49">
                <w:pPr>
                  <w:jc w:val="left"/>
                </w:pPr>
                <w:r w:rsidRPr="00741D49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612938492"/>
              <w:placeholder>
                <w:docPart w:val="532425F477554AAF82D9CEBDEE0DE42A"/>
              </w:placeholder>
              <w:showingPlcHdr/>
            </w:sdtPr>
            <w:sdtContent>
              <w:p w14:paraId="50BC3AC9" w14:textId="4BF5421F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3535CC4E" w14:textId="77777777" w:rsidTr="0023368F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-1740010415"/>
              <w:placeholder>
                <w:docPart w:val="EF01F9354D8E48FFA6B7BA6E653C1137"/>
              </w:placeholder>
              <w:showingPlcHdr/>
            </w:sdtPr>
            <w:sdtContent>
              <w:p w14:paraId="730DA447" w14:textId="370FDE3F" w:rsidR="00741D49" w:rsidRPr="00741D49" w:rsidRDefault="00741D49" w:rsidP="00741D49">
                <w:pPr>
                  <w:jc w:val="left"/>
                </w:pPr>
                <w:r w:rsidRPr="00741D49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742059042"/>
              <w:placeholder>
                <w:docPart w:val="65F039ABAA1349C4AF2D53638677B6D4"/>
              </w:placeholder>
              <w:showingPlcHdr/>
            </w:sdtPr>
            <w:sdtContent>
              <w:p w14:paraId="6D64203E" w14:textId="51DF4A54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41D49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741D49" w:rsidRPr="001C60F2" w14:paraId="346BEA80" w14:textId="77777777" w:rsidTr="00322756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1302722639"/>
              <w:placeholder>
                <w:docPart w:val="7FF56635725E43A4B9EBE4B1E208DAAB"/>
              </w:placeholder>
              <w:showingPlcHdr/>
            </w:sdtPr>
            <w:sdtContent>
              <w:p w14:paraId="747E614C" w14:textId="7AEC6823" w:rsidR="00741D49" w:rsidRPr="00D425A1" w:rsidRDefault="00741D49" w:rsidP="00741D49">
                <w:pPr>
                  <w:jc w:val="left"/>
                </w:pPr>
                <w:r w:rsidRPr="000C1A0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923298906"/>
              <w:placeholder>
                <w:docPart w:val="714A3BCC91364B75B86ECD66739B968C"/>
              </w:placeholder>
              <w:showingPlcHdr/>
            </w:sdtPr>
            <w:sdtContent>
              <w:p w14:paraId="2F67992C" w14:textId="50FBF0F6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1C60F2" w14:paraId="556D3BC1" w14:textId="77777777" w:rsidTr="00322756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741D49" w:rsidRPr="00126ACC" w:rsidRDefault="00741D49" w:rsidP="00741D49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</w:tcPr>
          <w:sdt>
            <w:sdtPr>
              <w:rPr>
                <w:rFonts w:eastAsiaTheme="minorHAnsi" w:cs="Arial"/>
                <w:lang w:eastAsia="en-US"/>
              </w:rPr>
              <w:id w:val="1379050593"/>
              <w:placeholder>
                <w:docPart w:val="9D22F54AD26D48C4BCF9449834611C3A"/>
              </w:placeholder>
              <w:showingPlcHdr/>
            </w:sdtPr>
            <w:sdtContent>
              <w:p w14:paraId="472D9339" w14:textId="148FB92C" w:rsidR="00741D49" w:rsidRPr="00D425A1" w:rsidRDefault="00741D49" w:rsidP="00741D49">
                <w:pPr>
                  <w:jc w:val="left"/>
                </w:pPr>
                <w:r w:rsidRPr="000C1A06"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7796" w:type="dxa"/>
            <w:gridSpan w:val="6"/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108772494"/>
              <w:placeholder>
                <w:docPart w:val="AB50C52287B2461EBB5A232E19EF2136"/>
              </w:placeholder>
              <w:showingPlcHdr/>
            </w:sdtPr>
            <w:sdtContent>
              <w:p w14:paraId="3A75D4B0" w14:textId="0F791915" w:rsidR="00741D49" w:rsidRPr="00597968" w:rsidRDefault="00741D49" w:rsidP="00741D49">
                <w:pPr>
                  <w:jc w:val="left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93681756"/>
              <w:placeholder>
                <w:docPart w:val="FCF1C580DA5F4045A199D559949FEAD6"/>
              </w:placeholder>
              <w:showingPlcHdr/>
            </w:sdtPr>
            <w:sdtContent>
              <w:p w14:paraId="3D9A85F4" w14:textId="0EFA1069" w:rsidR="00F44312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42110049"/>
              <w:placeholder>
                <w:docPart w:val="9FA5BB7D8C604527B976DB87D504008D"/>
              </w:placeholder>
              <w:showingPlcHdr/>
            </w:sdtPr>
            <w:sdtContent>
              <w:p w14:paraId="027D78E7" w14:textId="2F072C28" w:rsidR="00F44312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2120178771"/>
              <w:placeholder>
                <w:docPart w:val="BCF226022ABC4F3EBED0CE962893DDAE"/>
              </w:placeholder>
              <w:showingPlcHdr/>
            </w:sdtPr>
            <w:sdtContent>
              <w:p w14:paraId="034535AA" w14:textId="2D58BDF4" w:rsidR="00F44312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sdt>
            <w:sdtPr>
              <w:rPr>
                <w:rFonts w:eastAsiaTheme="minorHAnsi" w:cs="Arial"/>
                <w:lang w:eastAsia="en-US"/>
              </w:rPr>
              <w:id w:val="1147247751"/>
              <w:placeholder>
                <w:docPart w:val="5EC5D7B830AE4EC58C5AB6EFD7B4F261"/>
              </w:placeholder>
              <w:showingPlcHdr/>
            </w:sdtPr>
            <w:sdtContent>
              <w:p w14:paraId="5C609219" w14:textId="129F71E7" w:rsidR="00F44312" w:rsidRPr="00741D49" w:rsidRDefault="00741D49" w:rsidP="00741D49">
                <w:pPr>
                  <w:ind w:right="-570"/>
                  <w:rPr>
                    <w:rFonts w:eastAsiaTheme="minorHAnsi" w:cs="Arial"/>
                    <w:lang w:eastAsia="en-US"/>
                  </w:rPr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1D4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41D49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41D49" w:rsidRPr="0051062D" w:rsidRDefault="00741D49" w:rsidP="00741D49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41D49" w:rsidRPr="001C60F2" w:rsidRDefault="00741D49" w:rsidP="00741D49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741D49" w:rsidRPr="001C60F2" w:rsidRDefault="00741D49" w:rsidP="00741D49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518668564"/>
              <w:placeholder>
                <w:docPart w:val="C3199FE67EB94209BA9C486F8F3BA999"/>
              </w:placeholder>
              <w:showingPlcHdr/>
            </w:sdtPr>
            <w:sdtContent>
              <w:p w14:paraId="4EE17239" w14:textId="7C2D9DA5" w:rsidR="00741D49" w:rsidRPr="001C60F2" w:rsidRDefault="00741D49" w:rsidP="00741D49">
                <w:pPr>
                  <w:contextualSpacing/>
                  <w:jc w:val="left"/>
                  <w:outlineLvl w:val="0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39E7C4E2" w14:textId="77777777" w:rsidR="00741D49" w:rsidRPr="001C60F2" w:rsidRDefault="00741D49" w:rsidP="00741D49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350212822"/>
              <w:placeholder>
                <w:docPart w:val="1BB0923145D14F41BECAAAB509D635E0"/>
              </w:placeholder>
              <w:showingPlcHdr/>
            </w:sdtPr>
            <w:sdtContent>
              <w:p w14:paraId="0B78D338" w14:textId="7662DE8A" w:rsidR="00741D49" w:rsidRPr="001C60F2" w:rsidRDefault="00741D49" w:rsidP="00741D49">
                <w:pPr>
                  <w:contextualSpacing/>
                  <w:jc w:val="left"/>
                  <w:outlineLvl w:val="0"/>
                </w:pPr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41D49" w:rsidRPr="0027784E" w:rsidRDefault="00741D49" w:rsidP="00741D49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41D49" w:rsidRPr="001C60F2" w:rsidRDefault="00741D49" w:rsidP="00741D49"/>
        </w:tc>
        <w:tc>
          <w:tcPr>
            <w:tcW w:w="1134" w:type="dxa"/>
            <w:gridSpan w:val="3"/>
            <w:vAlign w:val="center"/>
          </w:tcPr>
          <w:p w14:paraId="284545AF" w14:textId="77777777" w:rsidR="00741D49" w:rsidRPr="009E0802" w:rsidRDefault="00741D49" w:rsidP="00741D49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28877435"/>
              <w:placeholder>
                <w:docPart w:val="0EC0AD54894F4566938446F370ACBBD9"/>
              </w:placeholder>
              <w:showingPlcHdr/>
            </w:sdtPr>
            <w:sdtContent>
              <w:p w14:paraId="048F1FFF" w14:textId="5CC52307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1CB2FD0" w14:textId="77777777" w:rsidR="00741D49" w:rsidRPr="009E0802" w:rsidRDefault="00741D49" w:rsidP="00741D49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1392566347"/>
              <w:placeholder>
                <w:docPart w:val="40BE3E7A58024CB6930B1E3A13DEE6EF"/>
              </w:placeholder>
              <w:showingPlcHdr/>
            </w:sdtPr>
            <w:sdtContent>
              <w:p w14:paraId="6AF5FE8D" w14:textId="0CEE13F9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41D49" w:rsidRPr="0027784E" w:rsidRDefault="00741D49" w:rsidP="00741D49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41D49" w:rsidRPr="009E0802" w:rsidRDefault="00741D49" w:rsidP="00741D49"/>
        </w:tc>
        <w:tc>
          <w:tcPr>
            <w:tcW w:w="1134" w:type="dxa"/>
            <w:gridSpan w:val="3"/>
            <w:vAlign w:val="center"/>
          </w:tcPr>
          <w:p w14:paraId="2F2149CA" w14:textId="77777777" w:rsidR="00741D49" w:rsidRPr="009E0802" w:rsidRDefault="00741D49" w:rsidP="00741D49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2077117898"/>
              <w:placeholder>
                <w:docPart w:val="0419B8F4BE0247A3B77B74B0EDF66299"/>
              </w:placeholder>
              <w:showingPlcHdr/>
            </w:sdtPr>
            <w:sdtContent>
              <w:p w14:paraId="2B189DC8" w14:textId="214C8210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6A69BB80" w14:textId="77777777" w:rsidR="00741D49" w:rsidRPr="009E0802" w:rsidRDefault="00741D49" w:rsidP="00741D49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756287014"/>
              <w:placeholder>
                <w:docPart w:val="0AE3899DB2CF4BD3B83666A4E3D5977C"/>
              </w:placeholder>
              <w:showingPlcHdr/>
            </w:sdtPr>
            <w:sdtContent>
              <w:p w14:paraId="754B0007" w14:textId="3D8E4FB6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741D49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41D49" w:rsidRPr="0027784E" w:rsidRDefault="00741D49" w:rsidP="00741D49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41D49" w:rsidRPr="009E0802" w:rsidRDefault="00741D49" w:rsidP="00741D49"/>
        </w:tc>
        <w:tc>
          <w:tcPr>
            <w:tcW w:w="1134" w:type="dxa"/>
            <w:gridSpan w:val="3"/>
            <w:vAlign w:val="center"/>
          </w:tcPr>
          <w:p w14:paraId="27DAA876" w14:textId="77777777" w:rsidR="00741D49" w:rsidRPr="009E0802" w:rsidRDefault="00741D49" w:rsidP="00741D49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-915556224"/>
              <w:placeholder>
                <w:docPart w:val="9F836A011FA0458C8BE1FB8A86344C39"/>
              </w:placeholder>
              <w:showingPlcHdr/>
            </w:sdtPr>
            <w:sdtContent>
              <w:p w14:paraId="0A7D85D8" w14:textId="27A30832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  <w:tc>
          <w:tcPr>
            <w:tcW w:w="1615" w:type="dxa"/>
            <w:gridSpan w:val="2"/>
            <w:vAlign w:val="center"/>
          </w:tcPr>
          <w:p w14:paraId="0C84742E" w14:textId="77777777" w:rsidR="00741D49" w:rsidRPr="009E0802" w:rsidRDefault="00741D49" w:rsidP="00741D49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sdt>
            <w:sdtPr>
              <w:rPr>
                <w:rFonts w:eastAsiaTheme="minorHAnsi" w:cs="Arial"/>
                <w:lang w:eastAsia="en-US"/>
              </w:rPr>
              <w:id w:val="1798797792"/>
              <w:placeholder>
                <w:docPart w:val="129FA322828A43A08A7AED607E53F475"/>
              </w:placeholder>
              <w:showingPlcHdr/>
            </w:sdtPr>
            <w:sdtContent>
              <w:p w14:paraId="5069D1D7" w14:textId="2A4E1CF8" w:rsidR="00741D49" w:rsidRPr="009E0802" w:rsidRDefault="00741D49" w:rsidP="00741D49">
                <w:r>
                  <w:rPr>
                    <w:rStyle w:val="Platzhaltertext"/>
                    <w:vanish/>
                  </w:rPr>
                  <w:t>Klicken Sie hier, um Text einzugeben.</w:t>
                </w:r>
              </w:p>
            </w:sdtContent>
          </w:sdt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741D4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1D4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41D49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5571BB1D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741D4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741D49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nJpqSXgG86175NEslkEHYgLW2n3QwW4bdz4+LyVK17y4pG9hfXc1wzYyMvOmacnpyxxHpysgokU5ItmlENjqQ==" w:salt="U2pbR5B07WFS9Cu3tlmmjw==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51BF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4210C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1D49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92ED76F"/>
  <w15:docId w15:val="{1D03FC0D-7973-441C-BB52-8737A017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421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74B91950CB40BDB312FD85FBAFBB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B3DFEA-DB07-4BB3-9A9E-E93542C1CB22}"/>
      </w:docPartPr>
      <w:docPartBody>
        <w:p w:rsidR="00000000" w:rsidRDefault="00F66E78" w:rsidP="00F66E78">
          <w:pPr>
            <w:pStyle w:val="5D74B91950CB40BDB312FD85FBAFBBF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2858426AD6A4902B1CB5298A944FD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4FFA56-4E75-4FC8-8118-F7EEFBAF22A7}"/>
      </w:docPartPr>
      <w:docPartBody>
        <w:p w:rsidR="00000000" w:rsidRDefault="00F66E78" w:rsidP="00F66E78">
          <w:pPr>
            <w:pStyle w:val="12858426AD6A4902B1CB5298A944FDD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827A58F695C40F4AC82A5483460AF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DE6796-1B73-4EBD-88C7-DD5A4933F62E}"/>
      </w:docPartPr>
      <w:docPartBody>
        <w:p w:rsidR="00000000" w:rsidRDefault="00F66E78" w:rsidP="00F66E78">
          <w:pPr>
            <w:pStyle w:val="3827A58F695C40F4AC82A5483460AF2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7BC4CA0FC4C455D9C024B27D6F2ED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63CC02-6472-4D52-AA67-ADC99B86B58C}"/>
      </w:docPartPr>
      <w:docPartBody>
        <w:p w:rsidR="00000000" w:rsidRDefault="00F66E78" w:rsidP="00F66E78">
          <w:pPr>
            <w:pStyle w:val="17BC4CA0FC4C455D9C024B27D6F2ED3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EA4C1C9788640DE9B8EFFD89EC4A1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2F4EE-DA1F-4CE8-B96A-2AE4B01482A4}"/>
      </w:docPartPr>
      <w:docPartBody>
        <w:p w:rsidR="00000000" w:rsidRDefault="00F66E78" w:rsidP="00F66E78">
          <w:pPr>
            <w:pStyle w:val="FEA4C1C9788640DE9B8EFFD89EC4A1A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BB206A5336A44F9A772EDF89703C2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BAFFA-7370-4DDA-9FC3-E17894691F36}"/>
      </w:docPartPr>
      <w:docPartBody>
        <w:p w:rsidR="00000000" w:rsidRDefault="00F66E78" w:rsidP="00F66E78">
          <w:pPr>
            <w:pStyle w:val="ABB206A5336A44F9A772EDF89703C27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70FE7D86C9A4AA1A8437FB3995D1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3C8B6-8E7E-45F0-9279-6285DDB7CB20}"/>
      </w:docPartPr>
      <w:docPartBody>
        <w:p w:rsidR="00000000" w:rsidRDefault="00F66E78" w:rsidP="00F66E78">
          <w:pPr>
            <w:pStyle w:val="C70FE7D86C9A4AA1A8437FB3995D1B1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4FF713DC8FE4D798A0A2111FE02C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F7C0E-A048-4962-99BE-D140B1BE42B6}"/>
      </w:docPartPr>
      <w:docPartBody>
        <w:p w:rsidR="00000000" w:rsidRDefault="00F66E78" w:rsidP="00F66E78">
          <w:pPr>
            <w:pStyle w:val="14FF713DC8FE4D798A0A2111FE02C5A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784DF3848584A4D9E1FD12963C878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9285E-DC33-48C8-9F93-3A6F3E09390C}"/>
      </w:docPartPr>
      <w:docPartBody>
        <w:p w:rsidR="00000000" w:rsidRDefault="00F66E78" w:rsidP="00F66E78">
          <w:pPr>
            <w:pStyle w:val="6784DF3848584A4D9E1FD12963C8781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77B799FC1FB434CA56D3C90DE116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71EA6D-CAF3-4878-8EBB-7BAAC2FE9F6F}"/>
      </w:docPartPr>
      <w:docPartBody>
        <w:p w:rsidR="00000000" w:rsidRDefault="00F66E78" w:rsidP="00F66E78">
          <w:pPr>
            <w:pStyle w:val="977B799FC1FB434CA56D3C90DE116218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D9AED53F7F74CBB86ED38BD10D6A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42FDB1-8213-4B23-986D-D6F3FB0303C5}"/>
      </w:docPartPr>
      <w:docPartBody>
        <w:p w:rsidR="00000000" w:rsidRDefault="00F66E78" w:rsidP="00F66E78">
          <w:pPr>
            <w:pStyle w:val="8D9AED53F7F74CBB86ED38BD10D6A4A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59F2A38E69443F49F46E8E85E95A3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9AE27-35EE-424B-8906-ACBD55F97B7E}"/>
      </w:docPartPr>
      <w:docPartBody>
        <w:p w:rsidR="00000000" w:rsidRDefault="00F66E78" w:rsidP="00F66E78">
          <w:pPr>
            <w:pStyle w:val="E59F2A38E69443F49F46E8E85E95A3B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5599F6A3C7E4D21B7AF2CEEDE5637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E06C15-5355-4C12-9F05-C285316DB077}"/>
      </w:docPartPr>
      <w:docPartBody>
        <w:p w:rsidR="00000000" w:rsidRDefault="00F66E78" w:rsidP="00F66E78">
          <w:pPr>
            <w:pStyle w:val="55599F6A3C7E4D21B7AF2CEEDE56375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E78EBBC425D4DA5964D6B9450F66B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036057-7AA7-48F4-8BC2-57571D49FD00}"/>
      </w:docPartPr>
      <w:docPartBody>
        <w:p w:rsidR="00000000" w:rsidRDefault="00F66E78" w:rsidP="00F66E78">
          <w:pPr>
            <w:pStyle w:val="6E78EBBC425D4DA5964D6B9450F66B9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3FE25AD97414450B743F3DCEFF2F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175E4-1F89-414B-B4FC-11C9F4B12CDA}"/>
      </w:docPartPr>
      <w:docPartBody>
        <w:p w:rsidR="00000000" w:rsidRDefault="00F66E78" w:rsidP="00F66E78">
          <w:pPr>
            <w:pStyle w:val="33FE25AD97414450B743F3DCEFF2F4E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BAF1E6AAEDB4BB98AF7A51E07CC56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ADABE3-6654-4318-A599-9C2490E905B5}"/>
      </w:docPartPr>
      <w:docPartBody>
        <w:p w:rsidR="00000000" w:rsidRDefault="00F66E78" w:rsidP="00F66E78">
          <w:pPr>
            <w:pStyle w:val="CBAF1E6AAEDB4BB98AF7A51E07CC568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65E54D0E847443C8515E3D462D0B9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4EBA-613F-4B45-A244-1EEE2013A905}"/>
      </w:docPartPr>
      <w:docPartBody>
        <w:p w:rsidR="00000000" w:rsidRDefault="00F66E78" w:rsidP="00F66E78">
          <w:pPr>
            <w:pStyle w:val="065E54D0E847443C8515E3D462D0B99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0D7492DD2384CC3830A33E191C24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1394A-2F9B-45CF-9587-4ADAC2CF635A}"/>
      </w:docPartPr>
      <w:docPartBody>
        <w:p w:rsidR="00000000" w:rsidRDefault="00F66E78" w:rsidP="00F66E78">
          <w:pPr>
            <w:pStyle w:val="60D7492DD2384CC3830A33E191C243B3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84D90D637C3486B815A66821D274F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B0F3DF-3236-47E8-8EA4-3588E06C447E}"/>
      </w:docPartPr>
      <w:docPartBody>
        <w:p w:rsidR="00000000" w:rsidRDefault="00F66E78" w:rsidP="00F66E78">
          <w:pPr>
            <w:pStyle w:val="084D90D637C3486B815A66821D274FB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1B3919B4D6E491F997EB9CBD31A9C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0177A-8C61-4AA2-960B-BFD59F242A4D}"/>
      </w:docPartPr>
      <w:docPartBody>
        <w:p w:rsidR="00000000" w:rsidRDefault="00F66E78" w:rsidP="00F66E78">
          <w:pPr>
            <w:pStyle w:val="A1B3919B4D6E491F997EB9CBD31A9CA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0BAD376878A48AA9DB6F8F7BB8D8B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9AEF04-928A-4EC5-9444-8F63845627F3}"/>
      </w:docPartPr>
      <w:docPartBody>
        <w:p w:rsidR="00000000" w:rsidRDefault="00F66E78" w:rsidP="00F66E78">
          <w:pPr>
            <w:pStyle w:val="50BAD376878A48AA9DB6F8F7BB8D8B3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8641D8C77804714BE8EFD93AB8435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AF30-1169-471A-B4AE-FF136EA4EB00}"/>
      </w:docPartPr>
      <w:docPartBody>
        <w:p w:rsidR="00000000" w:rsidRDefault="00F66E78" w:rsidP="00F66E78">
          <w:pPr>
            <w:pStyle w:val="C8641D8C77804714BE8EFD93AB8435F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841E635D4B8842F78F54FF6597134E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B775E-11B4-4726-9CCD-5E4119DC3B57}"/>
      </w:docPartPr>
      <w:docPartBody>
        <w:p w:rsidR="00000000" w:rsidRDefault="00F66E78" w:rsidP="00F66E78">
          <w:pPr>
            <w:pStyle w:val="841E635D4B8842F78F54FF6597134E12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78B4C3AB1D34B62AC70C1B9075BBF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B2167F-7607-44DA-A7E8-3855342356C8}"/>
      </w:docPartPr>
      <w:docPartBody>
        <w:p w:rsidR="00000000" w:rsidRDefault="00F66E78" w:rsidP="00F66E78">
          <w:pPr>
            <w:pStyle w:val="478B4C3AB1D34B62AC70C1B9075BBF4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32425F477554AAF82D9CEBDEE0DE4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D5A14-EAFB-462A-A6BA-EA0F0A0E1DE9}"/>
      </w:docPartPr>
      <w:docPartBody>
        <w:p w:rsidR="00000000" w:rsidRDefault="00F66E78" w:rsidP="00F66E78">
          <w:pPr>
            <w:pStyle w:val="532425F477554AAF82D9CEBDEE0DE42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EF01F9354D8E48FFA6B7BA6E653C11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471F2-F04D-466D-85A3-9FF1A307976F}"/>
      </w:docPartPr>
      <w:docPartBody>
        <w:p w:rsidR="00000000" w:rsidRDefault="00F66E78" w:rsidP="00F66E78">
          <w:pPr>
            <w:pStyle w:val="EF01F9354D8E48FFA6B7BA6E653C1137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5F039ABAA1349C4AF2D53638677B6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1654-DF2C-4EC9-A924-4C3DDB92FC56}"/>
      </w:docPartPr>
      <w:docPartBody>
        <w:p w:rsidR="00000000" w:rsidRDefault="00F66E78" w:rsidP="00F66E78">
          <w:pPr>
            <w:pStyle w:val="65F039ABAA1349C4AF2D53638677B6D4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FF56635725E43A4B9EBE4B1E208DA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10DA2-F032-423A-8E07-FD22CBB72EC2}"/>
      </w:docPartPr>
      <w:docPartBody>
        <w:p w:rsidR="00000000" w:rsidRDefault="00F66E78" w:rsidP="00F66E78">
          <w:pPr>
            <w:pStyle w:val="7FF56635725E43A4B9EBE4B1E208DAAB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14A3BCC91364B75B86ECD66739B96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D1216D-9F12-440D-92FC-47541ABF9CEB}"/>
      </w:docPartPr>
      <w:docPartBody>
        <w:p w:rsidR="00000000" w:rsidRDefault="00F66E78" w:rsidP="00F66E78">
          <w:pPr>
            <w:pStyle w:val="714A3BCC91364B75B86ECD66739B968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D22F54AD26D48C4BCF9449834611C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B7B4C6-A7CE-4B1E-BB6A-F2FCA4F2F418}"/>
      </w:docPartPr>
      <w:docPartBody>
        <w:p w:rsidR="00000000" w:rsidRDefault="00F66E78" w:rsidP="00F66E78">
          <w:pPr>
            <w:pStyle w:val="9D22F54AD26D48C4BCF9449834611C3A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AB50C52287B2461EBB5A232E19EF21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7E393-8BD8-4C6A-990F-EEEF1E7E2F9D}"/>
      </w:docPartPr>
      <w:docPartBody>
        <w:p w:rsidR="00000000" w:rsidRDefault="00F66E78" w:rsidP="00F66E78">
          <w:pPr>
            <w:pStyle w:val="AB50C52287B2461EBB5A232E19EF213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CF1C580DA5F4045A199D559949FE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08A28F-5DCE-4C8F-81FA-51D37DB80E82}"/>
      </w:docPartPr>
      <w:docPartBody>
        <w:p w:rsidR="00000000" w:rsidRDefault="00F66E78" w:rsidP="00F66E78">
          <w:pPr>
            <w:pStyle w:val="FCF1C580DA5F4045A199D559949FEAD6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FA5BB7D8C604527B976DB87D50400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596CB9-5DB1-4CED-B33B-B55E85A6C497}"/>
      </w:docPartPr>
      <w:docPartBody>
        <w:p w:rsidR="00000000" w:rsidRDefault="00F66E78" w:rsidP="00F66E78">
          <w:pPr>
            <w:pStyle w:val="9FA5BB7D8C604527B976DB87D504008D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BCF226022ABC4F3EBED0CE962893DD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77BDC-0200-4357-8478-CA896E81E884}"/>
      </w:docPartPr>
      <w:docPartBody>
        <w:p w:rsidR="00000000" w:rsidRDefault="00F66E78" w:rsidP="00F66E78">
          <w:pPr>
            <w:pStyle w:val="BCF226022ABC4F3EBED0CE962893DDAE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5EC5D7B830AE4EC58C5AB6EFD7B4F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C061ED-EB3F-4761-972B-3902B8D98001}"/>
      </w:docPartPr>
      <w:docPartBody>
        <w:p w:rsidR="00000000" w:rsidRDefault="00F66E78" w:rsidP="00F66E78">
          <w:pPr>
            <w:pStyle w:val="5EC5D7B830AE4EC58C5AB6EFD7B4F261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C3199FE67EB94209BA9C486F8F3BA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968E71-7EF9-4160-8165-7D95F9CACBCF}"/>
      </w:docPartPr>
      <w:docPartBody>
        <w:p w:rsidR="00000000" w:rsidRDefault="00F66E78" w:rsidP="00F66E78">
          <w:pPr>
            <w:pStyle w:val="C3199FE67EB94209BA9C486F8F3BA99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BB0923145D14F41BECAAAB509D635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C1B41D-8AB0-4C75-A8D4-134109150125}"/>
      </w:docPartPr>
      <w:docPartBody>
        <w:p w:rsidR="00000000" w:rsidRDefault="00F66E78" w:rsidP="00F66E78">
          <w:pPr>
            <w:pStyle w:val="1BB0923145D14F41BECAAAB509D635E0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EC0AD54894F4566938446F370ACB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23E317-229D-4BB3-A54F-FC23DD9EA67C}"/>
      </w:docPartPr>
      <w:docPartBody>
        <w:p w:rsidR="00000000" w:rsidRDefault="00F66E78" w:rsidP="00F66E78">
          <w:pPr>
            <w:pStyle w:val="0EC0AD54894F4566938446F370ACBBD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40BE3E7A58024CB6930B1E3A13DEE6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BA355-4426-42C8-A09E-5A0332123025}"/>
      </w:docPartPr>
      <w:docPartBody>
        <w:p w:rsidR="00000000" w:rsidRDefault="00F66E78" w:rsidP="00F66E78">
          <w:pPr>
            <w:pStyle w:val="40BE3E7A58024CB6930B1E3A13DEE6EF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419B8F4BE0247A3B77B74B0EDF66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DD02C8-37A1-4A0E-B375-48F65580E882}"/>
      </w:docPartPr>
      <w:docPartBody>
        <w:p w:rsidR="00000000" w:rsidRDefault="00F66E78" w:rsidP="00F66E78">
          <w:pPr>
            <w:pStyle w:val="0419B8F4BE0247A3B77B74B0EDF6629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0AE3899DB2CF4BD3B83666A4E3D59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8D757-F496-4BA1-A48A-E5E4133FA062}"/>
      </w:docPartPr>
      <w:docPartBody>
        <w:p w:rsidR="00000000" w:rsidRDefault="00F66E78" w:rsidP="00F66E78">
          <w:pPr>
            <w:pStyle w:val="0AE3899DB2CF4BD3B83666A4E3D5977C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9F836A011FA0458C8BE1FB8A86344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7A621-5F32-4E99-BEEF-AFD36AF5C669}"/>
      </w:docPartPr>
      <w:docPartBody>
        <w:p w:rsidR="00000000" w:rsidRDefault="00F66E78" w:rsidP="00F66E78">
          <w:pPr>
            <w:pStyle w:val="9F836A011FA0458C8BE1FB8A86344C39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29FA322828A43A08A7AED607E53F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4DBC13-574E-4298-A63D-648F6B576879}"/>
      </w:docPartPr>
      <w:docPartBody>
        <w:p w:rsidR="00000000" w:rsidRDefault="00F66E78" w:rsidP="00F66E78">
          <w:pPr>
            <w:pStyle w:val="129FA322828A43A08A7AED607E53F475"/>
          </w:pPr>
          <w:r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78"/>
    <w:rsid w:val="00F6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66E78"/>
  </w:style>
  <w:style w:type="paragraph" w:customStyle="1" w:styleId="5D74B91950CB40BDB312FD85FBAFBBFD">
    <w:name w:val="5D74B91950CB40BDB312FD85FBAFBBFD"/>
    <w:rsid w:val="00F66E78"/>
  </w:style>
  <w:style w:type="paragraph" w:customStyle="1" w:styleId="12858426AD6A4902B1CB5298A944FDD2">
    <w:name w:val="12858426AD6A4902B1CB5298A944FDD2"/>
    <w:rsid w:val="00F66E78"/>
  </w:style>
  <w:style w:type="paragraph" w:customStyle="1" w:styleId="3827A58F695C40F4AC82A5483460AF2A">
    <w:name w:val="3827A58F695C40F4AC82A5483460AF2A"/>
    <w:rsid w:val="00F66E78"/>
  </w:style>
  <w:style w:type="paragraph" w:customStyle="1" w:styleId="17BC4CA0FC4C455D9C024B27D6F2ED31">
    <w:name w:val="17BC4CA0FC4C455D9C024B27D6F2ED31"/>
    <w:rsid w:val="00F66E78"/>
  </w:style>
  <w:style w:type="paragraph" w:customStyle="1" w:styleId="FEA4C1C9788640DE9B8EFFD89EC4A1A4">
    <w:name w:val="FEA4C1C9788640DE9B8EFFD89EC4A1A4"/>
    <w:rsid w:val="00F66E78"/>
  </w:style>
  <w:style w:type="paragraph" w:customStyle="1" w:styleId="ABB206A5336A44F9A772EDF89703C271">
    <w:name w:val="ABB206A5336A44F9A772EDF89703C271"/>
    <w:rsid w:val="00F66E78"/>
  </w:style>
  <w:style w:type="paragraph" w:customStyle="1" w:styleId="C70FE7D86C9A4AA1A8437FB3995D1B14">
    <w:name w:val="C70FE7D86C9A4AA1A8437FB3995D1B14"/>
    <w:rsid w:val="00F66E78"/>
  </w:style>
  <w:style w:type="paragraph" w:customStyle="1" w:styleId="14FF713DC8FE4D798A0A2111FE02C5AA">
    <w:name w:val="14FF713DC8FE4D798A0A2111FE02C5AA"/>
    <w:rsid w:val="00F66E78"/>
  </w:style>
  <w:style w:type="paragraph" w:customStyle="1" w:styleId="6784DF3848584A4D9E1FD12963C8781C">
    <w:name w:val="6784DF3848584A4D9E1FD12963C8781C"/>
    <w:rsid w:val="00F66E78"/>
  </w:style>
  <w:style w:type="paragraph" w:customStyle="1" w:styleId="977B799FC1FB434CA56D3C90DE116218">
    <w:name w:val="977B799FC1FB434CA56D3C90DE116218"/>
    <w:rsid w:val="00F66E78"/>
  </w:style>
  <w:style w:type="paragraph" w:customStyle="1" w:styleId="DFE3C4E1174C4C5AA526B7B7D875ABB3">
    <w:name w:val="DFE3C4E1174C4C5AA526B7B7D875ABB3"/>
    <w:rsid w:val="00F66E78"/>
  </w:style>
  <w:style w:type="paragraph" w:customStyle="1" w:styleId="E3756F8D838E45F1B4D2DB9331E42F6D">
    <w:name w:val="E3756F8D838E45F1B4D2DB9331E42F6D"/>
    <w:rsid w:val="00F66E78"/>
  </w:style>
  <w:style w:type="paragraph" w:customStyle="1" w:styleId="8F81F7E08662435B916797DAAA679717">
    <w:name w:val="8F81F7E08662435B916797DAAA679717"/>
    <w:rsid w:val="00F66E78"/>
  </w:style>
  <w:style w:type="paragraph" w:customStyle="1" w:styleId="36409D1CB8334500A4E015CB0711D473">
    <w:name w:val="36409D1CB8334500A4E015CB0711D473"/>
    <w:rsid w:val="00F66E78"/>
  </w:style>
  <w:style w:type="paragraph" w:customStyle="1" w:styleId="8357D475F0BF441CB38131E9FEB5587E">
    <w:name w:val="8357D475F0BF441CB38131E9FEB5587E"/>
    <w:rsid w:val="00F66E78"/>
  </w:style>
  <w:style w:type="paragraph" w:customStyle="1" w:styleId="3AF014A24D7D4E3D8C7F8921D75E6E99">
    <w:name w:val="3AF014A24D7D4E3D8C7F8921D75E6E99"/>
    <w:rsid w:val="00F66E78"/>
  </w:style>
  <w:style w:type="paragraph" w:customStyle="1" w:styleId="003BC867D9924567AA6615839472A062">
    <w:name w:val="003BC867D9924567AA6615839472A062"/>
    <w:rsid w:val="00F66E78"/>
  </w:style>
  <w:style w:type="paragraph" w:customStyle="1" w:styleId="33F9CFDC159A4900800290D1DFFAFD53">
    <w:name w:val="33F9CFDC159A4900800290D1DFFAFD53"/>
    <w:rsid w:val="00F66E78"/>
  </w:style>
  <w:style w:type="paragraph" w:customStyle="1" w:styleId="74299825AE3A43D59D3922E6CAE10B0C">
    <w:name w:val="74299825AE3A43D59D3922E6CAE10B0C"/>
    <w:rsid w:val="00F66E78"/>
  </w:style>
  <w:style w:type="paragraph" w:customStyle="1" w:styleId="2E3BD3EAE456449896E5125B654952CD">
    <w:name w:val="2E3BD3EAE456449896E5125B654952CD"/>
    <w:rsid w:val="00F66E78"/>
  </w:style>
  <w:style w:type="paragraph" w:customStyle="1" w:styleId="8D9AED53F7F74CBB86ED38BD10D6A4A0">
    <w:name w:val="8D9AED53F7F74CBB86ED38BD10D6A4A0"/>
    <w:rsid w:val="00F66E78"/>
  </w:style>
  <w:style w:type="paragraph" w:customStyle="1" w:styleId="E59F2A38E69443F49F46E8E85E95A3BE">
    <w:name w:val="E59F2A38E69443F49F46E8E85E95A3BE"/>
    <w:rsid w:val="00F66E78"/>
  </w:style>
  <w:style w:type="paragraph" w:customStyle="1" w:styleId="55599F6A3C7E4D21B7AF2CEEDE563755">
    <w:name w:val="55599F6A3C7E4D21B7AF2CEEDE563755"/>
    <w:rsid w:val="00F66E78"/>
  </w:style>
  <w:style w:type="paragraph" w:customStyle="1" w:styleId="6E78EBBC425D4DA5964D6B9450F66B94">
    <w:name w:val="6E78EBBC425D4DA5964D6B9450F66B94"/>
    <w:rsid w:val="00F66E78"/>
  </w:style>
  <w:style w:type="paragraph" w:customStyle="1" w:styleId="33FE25AD97414450B743F3DCEFF2F4E6">
    <w:name w:val="33FE25AD97414450B743F3DCEFF2F4E6"/>
    <w:rsid w:val="00F66E78"/>
  </w:style>
  <w:style w:type="paragraph" w:customStyle="1" w:styleId="940D162986B7483EBA0D485DAE450891">
    <w:name w:val="940D162986B7483EBA0D485DAE450891"/>
    <w:rsid w:val="00F66E78"/>
  </w:style>
  <w:style w:type="paragraph" w:customStyle="1" w:styleId="DC2F82B2C3EE4B0BBDFA52F61B74E0CE">
    <w:name w:val="DC2F82B2C3EE4B0BBDFA52F61B74E0CE"/>
    <w:rsid w:val="00F66E78"/>
  </w:style>
  <w:style w:type="paragraph" w:customStyle="1" w:styleId="3929FFF8BA774F1C98F89425B72C99D1">
    <w:name w:val="3929FFF8BA774F1C98F89425B72C99D1"/>
    <w:rsid w:val="00F66E78"/>
  </w:style>
  <w:style w:type="paragraph" w:customStyle="1" w:styleId="8BA4165F6AE64D769A3FF5B2404D719E">
    <w:name w:val="8BA4165F6AE64D769A3FF5B2404D719E"/>
    <w:rsid w:val="00F66E78"/>
  </w:style>
  <w:style w:type="paragraph" w:customStyle="1" w:styleId="C909A9071CF04F10BD9C60950B74AEA8">
    <w:name w:val="C909A9071CF04F10BD9C60950B74AEA8"/>
    <w:rsid w:val="00F66E78"/>
  </w:style>
  <w:style w:type="paragraph" w:customStyle="1" w:styleId="21908351174A40B89AC45676551CB98D">
    <w:name w:val="21908351174A40B89AC45676551CB98D"/>
    <w:rsid w:val="00F66E78"/>
  </w:style>
  <w:style w:type="paragraph" w:customStyle="1" w:styleId="CBAF1E6AAEDB4BB98AF7A51E07CC568D">
    <w:name w:val="CBAF1E6AAEDB4BB98AF7A51E07CC568D"/>
    <w:rsid w:val="00F66E78"/>
  </w:style>
  <w:style w:type="paragraph" w:customStyle="1" w:styleId="065E54D0E847443C8515E3D462D0B99E">
    <w:name w:val="065E54D0E847443C8515E3D462D0B99E"/>
    <w:rsid w:val="00F66E78"/>
  </w:style>
  <w:style w:type="paragraph" w:customStyle="1" w:styleId="60D7492DD2384CC3830A33E191C243B3">
    <w:name w:val="60D7492DD2384CC3830A33E191C243B3"/>
    <w:rsid w:val="00F66E78"/>
  </w:style>
  <w:style w:type="paragraph" w:customStyle="1" w:styleId="084D90D637C3486B815A66821D274FBB">
    <w:name w:val="084D90D637C3486B815A66821D274FBB"/>
    <w:rsid w:val="00F66E78"/>
  </w:style>
  <w:style w:type="paragraph" w:customStyle="1" w:styleId="A1B3919B4D6E491F997EB9CBD31A9CA5">
    <w:name w:val="A1B3919B4D6E491F997EB9CBD31A9CA5"/>
    <w:rsid w:val="00F66E78"/>
  </w:style>
  <w:style w:type="paragraph" w:customStyle="1" w:styleId="50BAD376878A48AA9DB6F8F7BB8D8B31">
    <w:name w:val="50BAD376878A48AA9DB6F8F7BB8D8B31"/>
    <w:rsid w:val="00F66E78"/>
  </w:style>
  <w:style w:type="paragraph" w:customStyle="1" w:styleId="C8641D8C77804714BE8EFD93AB8435F7">
    <w:name w:val="C8641D8C77804714BE8EFD93AB8435F7"/>
    <w:rsid w:val="00F66E78"/>
  </w:style>
  <w:style w:type="paragraph" w:customStyle="1" w:styleId="841E635D4B8842F78F54FF6597134E12">
    <w:name w:val="841E635D4B8842F78F54FF6597134E12"/>
    <w:rsid w:val="00F66E78"/>
  </w:style>
  <w:style w:type="paragraph" w:customStyle="1" w:styleId="478B4C3AB1D34B62AC70C1B9075BBF4C">
    <w:name w:val="478B4C3AB1D34B62AC70C1B9075BBF4C"/>
    <w:rsid w:val="00F66E78"/>
  </w:style>
  <w:style w:type="paragraph" w:customStyle="1" w:styleId="532425F477554AAF82D9CEBDEE0DE42A">
    <w:name w:val="532425F477554AAF82D9CEBDEE0DE42A"/>
    <w:rsid w:val="00F66E78"/>
  </w:style>
  <w:style w:type="paragraph" w:customStyle="1" w:styleId="EF01F9354D8E48FFA6B7BA6E653C1137">
    <w:name w:val="EF01F9354D8E48FFA6B7BA6E653C1137"/>
    <w:rsid w:val="00F66E78"/>
  </w:style>
  <w:style w:type="paragraph" w:customStyle="1" w:styleId="65F039ABAA1349C4AF2D53638677B6D4">
    <w:name w:val="65F039ABAA1349C4AF2D53638677B6D4"/>
    <w:rsid w:val="00F66E78"/>
  </w:style>
  <w:style w:type="paragraph" w:customStyle="1" w:styleId="AD6FB7DCB2FB4B06BDE910484A23A2D0">
    <w:name w:val="AD6FB7DCB2FB4B06BDE910484A23A2D0"/>
    <w:rsid w:val="00F66E78"/>
  </w:style>
  <w:style w:type="paragraph" w:customStyle="1" w:styleId="70EF5429C4E44AE7BE04079109345563">
    <w:name w:val="70EF5429C4E44AE7BE04079109345563"/>
    <w:rsid w:val="00F66E78"/>
  </w:style>
  <w:style w:type="paragraph" w:customStyle="1" w:styleId="7FF56635725E43A4B9EBE4B1E208DAAB">
    <w:name w:val="7FF56635725E43A4B9EBE4B1E208DAAB"/>
    <w:rsid w:val="00F66E78"/>
  </w:style>
  <w:style w:type="paragraph" w:customStyle="1" w:styleId="714A3BCC91364B75B86ECD66739B968C">
    <w:name w:val="714A3BCC91364B75B86ECD66739B968C"/>
    <w:rsid w:val="00F66E78"/>
  </w:style>
  <w:style w:type="paragraph" w:customStyle="1" w:styleId="9D22F54AD26D48C4BCF9449834611C3A">
    <w:name w:val="9D22F54AD26D48C4BCF9449834611C3A"/>
    <w:rsid w:val="00F66E78"/>
  </w:style>
  <w:style w:type="paragraph" w:customStyle="1" w:styleId="AB50C52287B2461EBB5A232E19EF2136">
    <w:name w:val="AB50C52287B2461EBB5A232E19EF2136"/>
    <w:rsid w:val="00F66E78"/>
  </w:style>
  <w:style w:type="paragraph" w:customStyle="1" w:styleId="FCF1C580DA5F4045A199D559949FEAD6">
    <w:name w:val="FCF1C580DA5F4045A199D559949FEAD6"/>
    <w:rsid w:val="00F66E78"/>
  </w:style>
  <w:style w:type="paragraph" w:customStyle="1" w:styleId="9FA5BB7D8C604527B976DB87D504008D">
    <w:name w:val="9FA5BB7D8C604527B976DB87D504008D"/>
    <w:rsid w:val="00F66E78"/>
  </w:style>
  <w:style w:type="paragraph" w:customStyle="1" w:styleId="BCF226022ABC4F3EBED0CE962893DDAE">
    <w:name w:val="BCF226022ABC4F3EBED0CE962893DDAE"/>
    <w:rsid w:val="00F66E78"/>
  </w:style>
  <w:style w:type="paragraph" w:customStyle="1" w:styleId="5EC5D7B830AE4EC58C5AB6EFD7B4F261">
    <w:name w:val="5EC5D7B830AE4EC58C5AB6EFD7B4F261"/>
    <w:rsid w:val="00F66E78"/>
  </w:style>
  <w:style w:type="paragraph" w:customStyle="1" w:styleId="B40E1E940EFB47358E2614BD1997CD6D">
    <w:name w:val="B40E1E940EFB47358E2614BD1997CD6D"/>
    <w:rsid w:val="00F66E78"/>
  </w:style>
  <w:style w:type="paragraph" w:customStyle="1" w:styleId="73DC160A6AFB4B61993191FF3B6F3BD7">
    <w:name w:val="73DC160A6AFB4B61993191FF3B6F3BD7"/>
    <w:rsid w:val="00F66E78"/>
  </w:style>
  <w:style w:type="paragraph" w:customStyle="1" w:styleId="AE6FDE6B629245B381454D6D7895DDD5">
    <w:name w:val="AE6FDE6B629245B381454D6D7895DDD5"/>
    <w:rsid w:val="00F66E78"/>
  </w:style>
  <w:style w:type="paragraph" w:customStyle="1" w:styleId="F8094D6CD5C041278CB10238FD7BB4F5">
    <w:name w:val="F8094D6CD5C041278CB10238FD7BB4F5"/>
    <w:rsid w:val="00F66E78"/>
  </w:style>
  <w:style w:type="paragraph" w:customStyle="1" w:styleId="C3199FE67EB94209BA9C486F8F3BA999">
    <w:name w:val="C3199FE67EB94209BA9C486F8F3BA999"/>
    <w:rsid w:val="00F66E78"/>
  </w:style>
  <w:style w:type="paragraph" w:customStyle="1" w:styleId="1BB0923145D14F41BECAAAB509D635E0">
    <w:name w:val="1BB0923145D14F41BECAAAB509D635E0"/>
    <w:rsid w:val="00F66E78"/>
  </w:style>
  <w:style w:type="paragraph" w:customStyle="1" w:styleId="0EC0AD54894F4566938446F370ACBBD9">
    <w:name w:val="0EC0AD54894F4566938446F370ACBBD9"/>
    <w:rsid w:val="00F66E78"/>
  </w:style>
  <w:style w:type="paragraph" w:customStyle="1" w:styleId="40BE3E7A58024CB6930B1E3A13DEE6EF">
    <w:name w:val="40BE3E7A58024CB6930B1E3A13DEE6EF"/>
    <w:rsid w:val="00F66E78"/>
  </w:style>
  <w:style w:type="paragraph" w:customStyle="1" w:styleId="0419B8F4BE0247A3B77B74B0EDF66299">
    <w:name w:val="0419B8F4BE0247A3B77B74B0EDF66299"/>
    <w:rsid w:val="00F66E78"/>
  </w:style>
  <w:style w:type="paragraph" w:customStyle="1" w:styleId="0AE3899DB2CF4BD3B83666A4E3D5977C">
    <w:name w:val="0AE3899DB2CF4BD3B83666A4E3D5977C"/>
    <w:rsid w:val="00F66E78"/>
  </w:style>
  <w:style w:type="paragraph" w:customStyle="1" w:styleId="9F836A011FA0458C8BE1FB8A86344C39">
    <w:name w:val="9F836A011FA0458C8BE1FB8A86344C39"/>
    <w:rsid w:val="00F66E78"/>
  </w:style>
  <w:style w:type="paragraph" w:customStyle="1" w:styleId="129FA322828A43A08A7AED607E53F475">
    <w:name w:val="129FA322828A43A08A7AED607E53F475"/>
    <w:rsid w:val="00F66E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62C6C-9BBF-4E15-B6A0-4F78AA9F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965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Deus, Elke</cp:lastModifiedBy>
  <cp:revision>3</cp:revision>
  <cp:lastPrinted>2019-04-10T06:42:00Z</cp:lastPrinted>
  <dcterms:created xsi:type="dcterms:W3CDTF">2024-06-13T13:37:00Z</dcterms:created>
  <dcterms:modified xsi:type="dcterms:W3CDTF">2024-06-13T13:52:00Z</dcterms:modified>
</cp:coreProperties>
</file>